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01" w:rsidRDefault="00C35D01" w:rsidP="00972F3F">
      <w:r>
        <w:t xml:space="preserve">                                                                                                     Приложение №1</w:t>
      </w:r>
    </w:p>
    <w:p w:rsidR="00C35D01" w:rsidRDefault="00C35D01" w:rsidP="007F405C">
      <w:r>
        <w:t xml:space="preserve">                                                                                   к постановлению администрации         </w:t>
      </w:r>
    </w:p>
    <w:p w:rsidR="00C35D01" w:rsidRDefault="00C35D01" w:rsidP="007F405C">
      <w:r>
        <w:t xml:space="preserve">                                                                                   Унечского  района от «06»08.2014г. №143</w:t>
      </w:r>
    </w:p>
    <w:p w:rsidR="00C35D01" w:rsidRDefault="00C35D01" w:rsidP="007F405C"/>
    <w:p w:rsidR="00C35D01" w:rsidRDefault="00C35D01" w:rsidP="007F405C">
      <w:pPr>
        <w:pStyle w:val="Heading4"/>
        <w:pBdr>
          <w:bottom w:val="none" w:sz="0" w:space="0" w:color="auto"/>
        </w:pBdr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Доходы бюджета  муниципального образования «Унечский муниципальный район»  за 1 полугодие 2014 года </w:t>
      </w:r>
    </w:p>
    <w:p w:rsidR="00C35D01" w:rsidRDefault="00C35D01" w:rsidP="007F405C">
      <w:r>
        <w:tab/>
      </w:r>
      <w:r>
        <w:tab/>
      </w:r>
      <w:r>
        <w:tab/>
      </w:r>
      <w:r>
        <w:tab/>
      </w:r>
      <w:r>
        <w:tab/>
      </w:r>
    </w:p>
    <w:p w:rsidR="00C35D01" w:rsidRDefault="00C35D01" w:rsidP="007F40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Руб.</w:t>
      </w:r>
    </w:p>
    <w:tbl>
      <w:tblPr>
        <w:tblW w:w="109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2694"/>
        <w:gridCol w:w="2835"/>
        <w:gridCol w:w="1417"/>
        <w:gridCol w:w="1418"/>
        <w:gridCol w:w="1701"/>
        <w:gridCol w:w="850"/>
      </w:tblGrid>
      <w:tr w:rsidR="00C35D01">
        <w:trPr>
          <w:trHeight w:val="4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ind w:left="108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center"/>
            </w:pPr>
            <w: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C81197">
            <w:pPr>
              <w:jc w:val="center"/>
            </w:pPr>
            <w:r>
              <w:t>Утверждено на 2014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C81197">
            <w:pPr>
              <w:jc w:val="center"/>
            </w:pPr>
            <w:r>
              <w:t>Уточненные назначения на 2014год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157FCA">
            <w:pPr>
              <w:jc w:val="center"/>
            </w:pPr>
            <w:r>
              <w:t>Кассовое исполнение за 1 полугодие 2014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D01" w:rsidRDefault="00C35D01">
            <w:pPr>
              <w:jc w:val="center"/>
            </w:pPr>
            <w:r>
              <w:t>Процент кассового исполнения к уточненным назначениям</w:t>
            </w:r>
          </w:p>
        </w:tc>
      </w:tr>
      <w:tr w:rsidR="00C35D01">
        <w:trPr>
          <w:trHeight w:val="4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ind w:left="10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1 00 00000 00 0000 000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090D41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143186000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143186000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66948735,79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</w:tr>
      <w:tr w:rsidR="00C35D01">
        <w:trPr>
          <w:trHeight w:val="4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ind w:left="10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46127251,40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1 01 02000 01 0000 110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104223000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104223000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46127251,40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1 01 02010 01 0000 110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102533000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102533000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45639202,99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1 01 02020 01 0000 110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1140000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131617,54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1 01 02030 01 0000 110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298081,10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57,3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1 01 02040 01 0000 110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58349,77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194,5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3A089D" w:rsidRDefault="00C35D01" w:rsidP="0070289C">
            <w:pPr>
              <w:jc w:val="both"/>
              <w:rPr>
                <w:b/>
                <w:bCs/>
              </w:rPr>
            </w:pPr>
            <w:r w:rsidRPr="003A089D">
              <w:rPr>
                <w:b/>
                <w:bCs/>
              </w:rPr>
              <w:t>1 03 00000 00 0000 000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3A089D" w:rsidRDefault="00C35D01" w:rsidP="0070289C">
            <w:pPr>
              <w:jc w:val="both"/>
              <w:rPr>
                <w:b/>
                <w:bCs/>
              </w:rPr>
            </w:pPr>
            <w:r w:rsidRPr="003A089D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3A089D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3A089D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893883,15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34,6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1 03 02000 01 0000 110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2580000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2580000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893883,15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34,6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1 03 02230 01 0000 110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1091000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1091000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353020,06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32,4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1 03 02240 01 0000 110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7065,01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39,3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1 03 02250 01 0000 110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1409000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1409000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533781,09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37,9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1 03 02260 01 0000 110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0,03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11320767,07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55,7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1 05 02000 02 0000 110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19766000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19766000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10849628,10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54,9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1 05 02010 02 0000 110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19766000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19766000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10823592,45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54,8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1 05 02020 02 0000 110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26035,65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1 05 03000 01 0000 110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93698,92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89,2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1 05 03010 01 0000 110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93698,92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89,2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1 05 04000 02 0000 110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377440,05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84,3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1 05 04020 02 0000 110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377440,05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84,3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1 08 00000 00 0000 000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pStyle w:val="Heading8"/>
              <w:jc w:val="both"/>
            </w:pPr>
            <w:r>
              <w:t>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1117993,86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1 08 03000 01 0000 110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1105993,86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47,8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1 08 03010 01 0000 110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1105993,86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47,8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1 08 07000 01 0000 110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1 08 07150 01 0000 110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1 09 00000 00 0000 000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E52E06" w:rsidRDefault="00C35D01" w:rsidP="0070289C">
            <w:pPr>
              <w:jc w:val="both"/>
            </w:pPr>
            <w:r w:rsidRPr="00E52E06">
              <w:t>1 09 01000 00 0000 110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E52E06" w:rsidRDefault="00C35D01" w:rsidP="0070289C">
            <w:pPr>
              <w:jc w:val="both"/>
            </w:pPr>
            <w:r w:rsidRPr="00E52E06"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E52E06" w:rsidRDefault="00C35D01" w:rsidP="0096063B">
            <w:pPr>
              <w:jc w:val="center"/>
            </w:pPr>
            <w:r w:rsidRPr="00E52E06">
              <w:t>132,42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E52E06" w:rsidRDefault="00C35D01" w:rsidP="0070289C">
            <w:pPr>
              <w:jc w:val="both"/>
            </w:pPr>
            <w:r w:rsidRPr="00E52E06">
              <w:t>1 09 01030 05 0000 110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 w:rsidRPr="00E52E06">
              <w:t>Налог на прибыль организаций, зачислявшийся до 1 января 2005 года в местные бюджеты</w:t>
            </w:r>
            <w:r>
              <w:t>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E52E06" w:rsidRDefault="00C35D01" w:rsidP="0096063B">
            <w:pPr>
              <w:jc w:val="center"/>
            </w:pPr>
            <w:r w:rsidRPr="00E52E06">
              <w:t>132,42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1 11 00000 00 0000 000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4427218,33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45,6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1 11 01000 00 0000 120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1 11 01050 05 0000 120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1 11 05000 00 0000 120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9715000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9715000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4427218,33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45,6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1 11 05010 00 0000 120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2553000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2553000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1050393,67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  <w:p w:rsidR="00C35D01" w:rsidRDefault="00C35D01" w:rsidP="0096063B">
            <w:pPr>
              <w:jc w:val="center"/>
            </w:pPr>
            <w:bookmarkStart w:id="0" w:name="_GoBack"/>
            <w:bookmarkEnd w:id="0"/>
            <w:r>
              <w:t>41,1</w:t>
            </w:r>
          </w:p>
          <w:p w:rsidR="00C35D01" w:rsidRDefault="00C35D01" w:rsidP="0096063B">
            <w:pPr>
              <w:jc w:val="center"/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1 11 05013 10 0000 120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2553000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2553000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1050393,67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41,1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1 11 05020 00 0000 120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000058">
            <w:pPr>
              <w:jc w:val="both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255890,31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36,4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1 11 05025 05 0000 120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255890,31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36,4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1 11 05030 00 0000 120</w:t>
            </w:r>
          </w:p>
          <w:p w:rsidR="00C35D01" w:rsidRDefault="00C35D01" w:rsidP="0070289C">
            <w:pPr>
              <w:jc w:val="both"/>
            </w:pPr>
          </w:p>
          <w:p w:rsidR="00C35D01" w:rsidRDefault="00C35D01" w:rsidP="0070289C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484DB7">
            <w:pPr>
              <w:jc w:val="both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бюджетныхи 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6459000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6459000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3120934,35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48,3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1 11 05035 05 0000 120</w:t>
            </w:r>
          </w:p>
          <w:p w:rsidR="00C35D01" w:rsidRDefault="00C35D01" w:rsidP="0070289C">
            <w:pPr>
              <w:jc w:val="both"/>
            </w:pPr>
          </w:p>
          <w:p w:rsidR="00C35D01" w:rsidRDefault="00C35D01" w:rsidP="0070289C">
            <w:pPr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484DB7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6459000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6459000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3120934,35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48,3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1 12 00000 00 0000 000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t xml:space="preserve"> 1 12 01000 01 0000 120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1001000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538173,78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53,8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1 12 01010 01 0000 120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102479,42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186,3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1 12 01020 01 0000 120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7715,03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10,9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1 12 01030 01 0000 120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Плата за выбросы загрязняющих веществ в водные объекты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242000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113332,8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46,8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1 12 01040 01 0000 120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633000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633000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314646,53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49,7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1 13 00000 00 0000 000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158742,88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307E3B" w:rsidRDefault="00C35D01" w:rsidP="0070289C">
            <w:pPr>
              <w:jc w:val="both"/>
            </w:pPr>
            <w:r w:rsidRPr="00307E3B">
              <w:t xml:space="preserve">1 13 02000 00 0000 130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307E3B" w:rsidRDefault="00C35D01" w:rsidP="0070289C">
            <w:pPr>
              <w:jc w:val="both"/>
            </w:pPr>
            <w:r w:rsidRPr="00307E3B"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307E3B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307E3B" w:rsidRDefault="00C35D01" w:rsidP="0096063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307E3B" w:rsidRDefault="00C35D01" w:rsidP="0096063B">
            <w:pPr>
              <w:jc w:val="center"/>
            </w:pPr>
            <w:r>
              <w:t>158742,88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E52E06" w:rsidRDefault="00C35D01" w:rsidP="0070289C">
            <w:pPr>
              <w:jc w:val="both"/>
            </w:pPr>
            <w:r w:rsidRPr="00E52E06">
              <w:t>1 13 02990 00 0000 130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E52E06" w:rsidRDefault="00C35D01" w:rsidP="0070289C">
            <w:pPr>
              <w:jc w:val="both"/>
            </w:pPr>
            <w:r w:rsidRPr="00E52E06"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E52E06" w:rsidRDefault="00C35D01" w:rsidP="0096063B">
            <w:pPr>
              <w:jc w:val="center"/>
            </w:pPr>
            <w:r w:rsidRPr="00E52E06">
              <w:t>158742,88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E52E06" w:rsidRDefault="00C35D01" w:rsidP="0070289C">
            <w:pPr>
              <w:jc w:val="both"/>
            </w:pPr>
            <w:r w:rsidRPr="00E52E06">
              <w:t>1 13 02995 05 0000 130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 w:rsidRPr="00E52E06">
              <w:t>Прочие доходы от компенсации затрат</w:t>
            </w:r>
            <w:r>
              <w:t>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E52E06" w:rsidRDefault="00C35D01" w:rsidP="0096063B">
            <w:pPr>
              <w:jc w:val="center"/>
            </w:pPr>
            <w:r w:rsidRPr="00E52E06">
              <w:t>158742,88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1 14 00000 00 0000 000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107137,69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1 14 06000 00 0000 430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107137,69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21,4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1 14 06010 00 0000 430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107137,69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21,4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1 14 06013 10 0000 430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107137,69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21,4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1 15 00000 00 0000 000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145C29" w:rsidRDefault="00C35D01" w:rsidP="0096063B">
            <w:pPr>
              <w:jc w:val="center"/>
              <w:rPr>
                <w:b/>
                <w:bCs/>
              </w:rPr>
            </w:pPr>
            <w:r w:rsidRPr="00145C29">
              <w:rPr>
                <w:b/>
                <w:bCs/>
              </w:rPr>
              <w:t>123000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145C29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145C29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61300,80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Pr="00145C29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1 15 02000 00 0000 140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61300,80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 1 15 02050 05 0000 140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61300,80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1 16 00000 00 0000 000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2198334,41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1 16 03000 00 0000 140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10612,48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46,1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1 16 03010 01 0000 140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7112,48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47,4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1 16 03030 01 0000 140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43,8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1 16 06000 01 0000 140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1 16 25000  00 0000 140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 за нарушение законодательства      Российской     Федерации</w:t>
            </w:r>
          </w:p>
          <w:p w:rsidR="00C35D01" w:rsidRDefault="00C35D01" w:rsidP="0070289C">
            <w:pPr>
              <w:jc w:val="both"/>
            </w:pPr>
            <w: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38,3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1 16 25060 01 0000 140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38,3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1 16 28000 01 0000 140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Денежные взыскания (штрафы)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392000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392000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345600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88,2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1 16 43000 01 0000 140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1 16 90000 00 0000 140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1928000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1833171,93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95,1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1 16 90050 05 0000 140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1928000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1833171,93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95,1</w:t>
            </w:r>
          </w:p>
        </w:tc>
      </w:tr>
      <w:tr w:rsidR="00C35D01">
        <w:trPr>
          <w:trHeight w:val="29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1 17 00000 00 0000 000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B286E">
            <w:pPr>
              <w:jc w:val="center"/>
              <w:rPr>
                <w:b/>
                <w:bCs/>
              </w:rPr>
            </w:pPr>
          </w:p>
        </w:tc>
      </w:tr>
      <w:tr w:rsidR="00C35D01">
        <w:trPr>
          <w:trHeight w:val="29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812A2D" w:rsidRDefault="00C35D01" w:rsidP="0070289C">
            <w:pPr>
              <w:jc w:val="both"/>
            </w:pPr>
            <w:r w:rsidRPr="00812A2D">
              <w:t>1 17 01000 00 0000 180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812A2D" w:rsidRDefault="00C35D01" w:rsidP="0070289C">
            <w:pPr>
              <w:jc w:val="both"/>
            </w:pPr>
            <w:r w:rsidRPr="00812A2D">
              <w:t>Невыясненные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812A2D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812A2D" w:rsidRDefault="00C35D01" w:rsidP="0096063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812A2D" w:rsidRDefault="00C35D01" w:rsidP="0096063B">
            <w:pPr>
              <w:jc w:val="center"/>
            </w:pPr>
            <w:r w:rsidRPr="00812A2D">
              <w:t>-2200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B286E">
            <w:pPr>
              <w:jc w:val="center"/>
              <w:rPr>
                <w:b/>
                <w:bCs/>
              </w:rPr>
            </w:pPr>
          </w:p>
        </w:tc>
      </w:tr>
      <w:tr w:rsidR="00C35D01">
        <w:trPr>
          <w:trHeight w:val="29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812A2D" w:rsidRDefault="00C35D01" w:rsidP="0070289C">
            <w:pPr>
              <w:jc w:val="both"/>
            </w:pPr>
            <w:r w:rsidRPr="00812A2D">
              <w:t>1 17 01050 05 0000 180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812A2D" w:rsidRDefault="00C35D01" w:rsidP="00812A2D">
            <w:r w:rsidRPr="00812A2D"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812A2D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812A2D" w:rsidRDefault="00C35D01" w:rsidP="0096063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812A2D" w:rsidRDefault="00C35D01" w:rsidP="0096063B">
            <w:pPr>
              <w:jc w:val="center"/>
            </w:pPr>
            <w:r w:rsidRPr="00812A2D">
              <w:t>-2200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B286E">
            <w:pPr>
              <w:jc w:val="center"/>
              <w:rPr>
                <w:b/>
                <w:bCs/>
              </w:rPr>
            </w:pPr>
          </w:p>
        </w:tc>
      </w:tr>
      <w:tr w:rsidR="00C35D01">
        <w:trPr>
          <w:trHeight w:val="29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2 00 00000 00 0000 000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254608767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261972107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140416536,54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AC3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2 02 00000 00 0000 000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254608767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261972107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140594163,28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AC3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53,7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2 02 01000 00 0000 151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27702000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27702000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13851000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2 02 01001 00 0000 151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3764000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3764000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1882000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  <w:p w:rsidR="00C35D01" w:rsidRDefault="00C35D01" w:rsidP="0096063B">
            <w:pPr>
              <w:jc w:val="center"/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2 02 01001 05 0000 151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3764000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3764000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1882000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2 02 01003 00 0000 151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23938000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23938000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11969000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2 02 01003 05 0000 151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23938000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23938000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11969000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2 02 0200000 0000 151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Субсидии бюджетам бюджетной системы Российской Федерации(межбюджетные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5719500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1746487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30,5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2 02 02077 00 0000 151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602000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2 02 02077 05 0000 151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AC3BF3">
            <w:pPr>
              <w:jc w:val="both"/>
            </w:pPr>
            <w:r>
              <w:t>Субсидии бюджетам муниципальных районов  на софинансирование капитальных вложений в объекты муниципальной 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602000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2 02 02204 00 0000 151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A10B28">
            <w:pPr>
              <w:jc w:val="both"/>
            </w:pPr>
            <w:r>
              <w:t>2 02 02204 05 0000 151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A10B28">
            <w:pPr>
              <w:jc w:val="both"/>
            </w:pPr>
            <w:r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2 02 0299900 0000 151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Прочие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3117500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1746487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56,0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2 02 0299905 0000 151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3117500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1746487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56,0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2 02 03000 00 0000 151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226694017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228243977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124842798,78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54,7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2 02 03015 00 0000 151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498836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498836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249418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2 02  03015 05 0000151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498836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498836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249418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2 02 03020 00 0000 151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265039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265039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26175,22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9,9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2 02 03020 05 0000 151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265039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265039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26175,22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9,9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2 02 03024 00 0000 151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217205285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218755245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120655528,56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FC7E48">
            <w:pPr>
              <w:jc w:val="center"/>
            </w:pPr>
            <w:r>
              <w:t>55,2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2 02 03024 05 0000 151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217205285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FC7E48">
            <w:pPr>
              <w:jc w:val="center"/>
            </w:pPr>
            <w:r>
              <w:t>218755245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120655528,56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FC7E48">
            <w:pPr>
              <w:jc w:val="center"/>
            </w:pPr>
            <w:r>
              <w:t>55,2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2 02 03029 00 0000 151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муниципальных 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1636457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1636457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367477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22,5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2 02 03029 05 0000 151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1636457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1636457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367477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22,5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 xml:space="preserve">2 02 03119 00 0000 151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7088400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7088400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3544200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2 02 03119 05 0000 151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7088400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7088400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3544200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50,0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152F47" w:rsidRDefault="00C35D01" w:rsidP="0070289C">
            <w:pPr>
              <w:jc w:val="both"/>
            </w:pPr>
            <w:r w:rsidRPr="00152F47">
              <w:t>2 02 04000 00 0000 151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152F47" w:rsidRDefault="00C35D01" w:rsidP="0070289C">
            <w:pPr>
              <w:jc w:val="both"/>
            </w:pPr>
            <w:r w:rsidRPr="00152F47"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212750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306630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153877,5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</w:pPr>
            <w:r>
              <w:t>50,2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2 02 04014 00 0000 151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 w:rsidRPr="000B0769">
              <w:t>212750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306630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153877,50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50,2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2 02 04014 05 0000 151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 w:rsidRPr="000B0769">
              <w:t>212750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306630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153877,50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Pr="000B0769" w:rsidRDefault="00C35D01" w:rsidP="0096063B">
            <w:pPr>
              <w:jc w:val="center"/>
            </w:pPr>
            <w:r>
              <w:t>50,2</w:t>
            </w: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2 19 00000 00 0000 000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9B286E" w:rsidRDefault="00C35D01" w:rsidP="0096063B">
            <w:pPr>
              <w:jc w:val="center"/>
            </w:pPr>
            <w:r>
              <w:t>-177626,74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39253F" w:rsidRDefault="00C35D01" w:rsidP="0070289C">
            <w:pPr>
              <w:jc w:val="both"/>
            </w:pPr>
            <w:r w:rsidRPr="0039253F">
              <w:t>2 19 05000 05 0000 151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Pr="0039253F" w:rsidRDefault="00C35D01" w:rsidP="0070289C">
            <w:pPr>
              <w:jc w:val="both"/>
            </w:pPr>
            <w:r w:rsidRPr="0039253F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Pr="009B286E" w:rsidRDefault="00C35D01" w:rsidP="0096063B">
            <w:pPr>
              <w:jc w:val="center"/>
            </w:pPr>
            <w:r>
              <w:t>-177626,74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</w:p>
        </w:tc>
      </w:tr>
      <w:tr w:rsidR="00C35D0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01" w:rsidRDefault="00C35D01" w:rsidP="007028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397794767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405158107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01" w:rsidRDefault="00C35D01" w:rsidP="00812A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207365272,33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D01" w:rsidRDefault="00C35D01" w:rsidP="00960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51,2</w:t>
            </w:r>
          </w:p>
        </w:tc>
      </w:tr>
    </w:tbl>
    <w:p w:rsidR="00C35D01" w:rsidRDefault="00C35D01"/>
    <w:sectPr w:rsidR="00C35D01" w:rsidSect="00C63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CE2"/>
    <w:rsid w:val="00000058"/>
    <w:rsid w:val="00090D41"/>
    <w:rsid w:val="00094C50"/>
    <w:rsid w:val="000B0769"/>
    <w:rsid w:val="00145C29"/>
    <w:rsid w:val="00152F47"/>
    <w:rsid w:val="00157FCA"/>
    <w:rsid w:val="00307E3B"/>
    <w:rsid w:val="00336EF9"/>
    <w:rsid w:val="00345BEC"/>
    <w:rsid w:val="0037201A"/>
    <w:rsid w:val="0039253F"/>
    <w:rsid w:val="003A089D"/>
    <w:rsid w:val="00431682"/>
    <w:rsid w:val="00484DB7"/>
    <w:rsid w:val="00501580"/>
    <w:rsid w:val="00571E56"/>
    <w:rsid w:val="005E14BF"/>
    <w:rsid w:val="005F3674"/>
    <w:rsid w:val="00616FB8"/>
    <w:rsid w:val="00663BC7"/>
    <w:rsid w:val="006A1EDE"/>
    <w:rsid w:val="0070289C"/>
    <w:rsid w:val="00786CE2"/>
    <w:rsid w:val="007B62BD"/>
    <w:rsid w:val="007F405C"/>
    <w:rsid w:val="00812A2D"/>
    <w:rsid w:val="0083546D"/>
    <w:rsid w:val="00844F0D"/>
    <w:rsid w:val="0096063B"/>
    <w:rsid w:val="00972F3F"/>
    <w:rsid w:val="009B286E"/>
    <w:rsid w:val="00A10B28"/>
    <w:rsid w:val="00AC3BF3"/>
    <w:rsid w:val="00BE0357"/>
    <w:rsid w:val="00BF5683"/>
    <w:rsid w:val="00C35D01"/>
    <w:rsid w:val="00C63144"/>
    <w:rsid w:val="00C81197"/>
    <w:rsid w:val="00C918FF"/>
    <w:rsid w:val="00CA673C"/>
    <w:rsid w:val="00CD2B9B"/>
    <w:rsid w:val="00DA2382"/>
    <w:rsid w:val="00DC348B"/>
    <w:rsid w:val="00DF44CE"/>
    <w:rsid w:val="00E52E06"/>
    <w:rsid w:val="00F150A5"/>
    <w:rsid w:val="00FC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05C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405C"/>
    <w:pPr>
      <w:keepNext/>
      <w:pBdr>
        <w:bottom w:val="single" w:sz="6" w:space="1" w:color="auto"/>
      </w:pBdr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F405C"/>
    <w:pPr>
      <w:keepNext/>
      <w:jc w:val="center"/>
      <w:outlineLvl w:val="7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7F405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F405C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273</TotalTime>
  <Pages>15</Pages>
  <Words>2747</Words>
  <Characters>15661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22</cp:revision>
  <cp:lastPrinted>2014-07-28T05:59:00Z</cp:lastPrinted>
  <dcterms:created xsi:type="dcterms:W3CDTF">2013-11-12T06:25:00Z</dcterms:created>
  <dcterms:modified xsi:type="dcterms:W3CDTF">2014-08-19T12:02:00Z</dcterms:modified>
</cp:coreProperties>
</file>